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48F87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Griffith AMRIDITH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34F2D4B5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2D6F31A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3913FE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7C0F887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>He was on the expedition to France, under the command of Sir John</w:t>
      </w:r>
    </w:p>
    <w:p w14:paraId="110B1342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Blount(q.v.).</w:t>
      </w:r>
    </w:p>
    <w:p w14:paraId="70EE9800" w14:textId="77777777" w:rsidR="006B3DCF" w:rsidRPr="00065994" w:rsidRDefault="006B3DCF" w:rsidP="006B3DCF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6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0C4A2DB7" w14:textId="77777777" w:rsidR="006B3DCF" w:rsidRDefault="006B3DCF" w:rsidP="006B3DCF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4C886BF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BE608E1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2EF821E" w14:textId="77777777" w:rsidR="006B3DCF" w:rsidRDefault="006B3DCF" w:rsidP="006B3DCF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23 December 2023</w:t>
      </w:r>
    </w:p>
    <w:p w14:paraId="3608EB7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D31FD" w14:textId="77777777" w:rsidR="006B3DCF" w:rsidRDefault="006B3DCF" w:rsidP="009139A6">
      <w:r>
        <w:separator/>
      </w:r>
    </w:p>
  </w:endnote>
  <w:endnote w:type="continuationSeparator" w:id="0">
    <w:p w14:paraId="6A05237C" w14:textId="77777777" w:rsidR="006B3DCF" w:rsidRDefault="006B3DC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CB8D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AF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ECFB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BB616" w14:textId="77777777" w:rsidR="006B3DCF" w:rsidRDefault="006B3DCF" w:rsidP="009139A6">
      <w:r>
        <w:separator/>
      </w:r>
    </w:p>
  </w:footnote>
  <w:footnote w:type="continuationSeparator" w:id="0">
    <w:p w14:paraId="17328413" w14:textId="77777777" w:rsidR="006B3DCF" w:rsidRDefault="006B3DC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5135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740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0D1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3DCF"/>
    <w:rsid w:val="000666E0"/>
    <w:rsid w:val="002510B7"/>
    <w:rsid w:val="00270799"/>
    <w:rsid w:val="005C130B"/>
    <w:rsid w:val="006B3DCF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DD31A"/>
  <w15:chartTrackingRefBased/>
  <w15:docId w15:val="{28A35E20-9251-48B2-B7CF-4FF46FD6F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2024-03-05T11:21:00Z</dcterms:created>
  <dcterms:modified xsi:type="dcterms:W3CDTF">2024-03-05T11:21:00Z</dcterms:modified>
</cp:coreProperties>
</file>